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6185B" w14:textId="77777777" w:rsidR="007315EE" w:rsidRDefault="007315EE" w:rsidP="007315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CHATERYNG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12D11C8D" w14:textId="77777777" w:rsidR="007315EE" w:rsidRDefault="007315EE" w:rsidP="007315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7B40F741" w14:textId="77777777" w:rsidR="007315EE" w:rsidRDefault="007315EE" w:rsidP="007315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65A7500" w14:textId="77777777" w:rsidR="007315EE" w:rsidRDefault="007315EE" w:rsidP="007315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7472231" w14:textId="77777777" w:rsidR="007315EE" w:rsidRDefault="007315EE" w:rsidP="007315EE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5EF79D8C" w14:textId="77777777" w:rsidR="007315EE" w:rsidRDefault="007315EE" w:rsidP="007315EE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5C63E557" w14:textId="77777777" w:rsidR="007315EE" w:rsidRDefault="007315EE" w:rsidP="007315EE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7F622081" w14:textId="77777777" w:rsidR="007315EE" w:rsidRDefault="007315EE" w:rsidP="007315E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285F643" w14:textId="77777777" w:rsidR="007315EE" w:rsidRDefault="007315EE" w:rsidP="007315E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8455CDB" w14:textId="77777777" w:rsidR="007315EE" w:rsidRDefault="007315EE" w:rsidP="007315E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 July 2022</w:t>
      </w:r>
    </w:p>
    <w:p w14:paraId="248C9B5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F973D" w14:textId="77777777" w:rsidR="007315EE" w:rsidRDefault="007315EE" w:rsidP="009139A6">
      <w:r>
        <w:separator/>
      </w:r>
    </w:p>
  </w:endnote>
  <w:endnote w:type="continuationSeparator" w:id="0">
    <w:p w14:paraId="58B17A03" w14:textId="77777777" w:rsidR="007315EE" w:rsidRDefault="007315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6CFF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930E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E11D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F2CCC" w14:textId="77777777" w:rsidR="007315EE" w:rsidRDefault="007315EE" w:rsidP="009139A6">
      <w:r>
        <w:separator/>
      </w:r>
    </w:p>
  </w:footnote>
  <w:footnote w:type="continuationSeparator" w:id="0">
    <w:p w14:paraId="3E7BE830" w14:textId="77777777" w:rsidR="007315EE" w:rsidRDefault="007315E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E181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0182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7D56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5EE"/>
    <w:rsid w:val="000666E0"/>
    <w:rsid w:val="002510B7"/>
    <w:rsid w:val="005C130B"/>
    <w:rsid w:val="007315EE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DF164"/>
  <w15:chartTrackingRefBased/>
  <w15:docId w15:val="{307A031C-A816-4DD0-BCE5-A64707A0A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2022-07-18T20:41:00Z</dcterms:created>
  <dcterms:modified xsi:type="dcterms:W3CDTF">2022-07-18T20:42:00Z</dcterms:modified>
</cp:coreProperties>
</file>